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1AB1" w14:textId="77777777" w:rsidR="00EE7017" w:rsidRDefault="00EE7017" w:rsidP="00EE70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BOTYLD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4397E0D3" w14:textId="77777777" w:rsidR="00EE7017" w:rsidRDefault="00EE7017" w:rsidP="00EE70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98E77A" w14:textId="77777777" w:rsidR="00EE7017" w:rsidRDefault="00EE7017" w:rsidP="00EE70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F51194" w14:textId="77777777" w:rsidR="00EE7017" w:rsidRDefault="00EE7017" w:rsidP="00EE70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occurs in the Plea Rolls.</w:t>
      </w:r>
    </w:p>
    <w:p w14:paraId="1CB047F0" w14:textId="77777777" w:rsidR="00EE7017" w:rsidRDefault="00EE7017" w:rsidP="00EE70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1C48E9E" w14:textId="77777777" w:rsidR="00EE7017" w:rsidRDefault="00EE7017" w:rsidP="00EE70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A0015D" w14:textId="77777777" w:rsidR="00EE7017" w:rsidRDefault="00EE7017" w:rsidP="00EE70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612EF2" w14:textId="77777777" w:rsidR="00EE7017" w:rsidRDefault="00EE7017" w:rsidP="00EE70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2022</w:t>
      </w:r>
    </w:p>
    <w:p w14:paraId="1E4FEA5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0C6DB" w14:textId="77777777" w:rsidR="00EE7017" w:rsidRDefault="00EE7017" w:rsidP="009139A6">
      <w:r>
        <w:separator/>
      </w:r>
    </w:p>
  </w:endnote>
  <w:endnote w:type="continuationSeparator" w:id="0">
    <w:p w14:paraId="2754759F" w14:textId="77777777" w:rsidR="00EE7017" w:rsidRDefault="00EE70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4EC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D98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211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F0398" w14:textId="77777777" w:rsidR="00EE7017" w:rsidRDefault="00EE7017" w:rsidP="009139A6">
      <w:r>
        <w:separator/>
      </w:r>
    </w:p>
  </w:footnote>
  <w:footnote w:type="continuationSeparator" w:id="0">
    <w:p w14:paraId="1EEE89E7" w14:textId="77777777" w:rsidR="00EE7017" w:rsidRDefault="00EE70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F1F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22C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73A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01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E7017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D9505"/>
  <w15:chartTrackingRefBased/>
  <w15:docId w15:val="{3387DF78-BDAE-4EF4-9C5D-B42786A34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017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E70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2022-01-14T20:53:00Z</dcterms:created>
  <dcterms:modified xsi:type="dcterms:W3CDTF">2022-01-14T20:53:00Z</dcterms:modified>
</cp:coreProperties>
</file>